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280DD" w14:textId="77777777" w:rsidR="00026130" w:rsidRDefault="00026130" w:rsidP="00026130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Ralph CHORERLY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fl.1483)</w:t>
      </w:r>
    </w:p>
    <w:p w14:paraId="28A68F5B" w14:textId="77777777" w:rsidR="00026130" w:rsidRDefault="00026130" w:rsidP="00026130">
      <w:pPr>
        <w:pStyle w:val="NoSpacing"/>
        <w:rPr>
          <w:rFonts w:cs="Times New Roman"/>
          <w:szCs w:val="24"/>
        </w:rPr>
      </w:pPr>
    </w:p>
    <w:p w14:paraId="18D64D49" w14:textId="77777777" w:rsidR="00026130" w:rsidRDefault="00026130" w:rsidP="00026130">
      <w:pPr>
        <w:pStyle w:val="NoSpacing"/>
        <w:rPr>
          <w:rFonts w:cs="Times New Roman"/>
          <w:szCs w:val="24"/>
        </w:rPr>
      </w:pPr>
    </w:p>
    <w:p w14:paraId="705F97F9" w14:textId="77777777" w:rsidR="00026130" w:rsidRDefault="00026130" w:rsidP="000261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Jul.</w:t>
      </w: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Lyddington</w:t>
      </w:r>
      <w:proofErr w:type="spellEnd"/>
      <w:r>
        <w:rPr>
          <w:rFonts w:cs="Times New Roman"/>
          <w:szCs w:val="24"/>
        </w:rPr>
        <w:t>,</w:t>
      </w:r>
    </w:p>
    <w:p w14:paraId="1E561CFA" w14:textId="77777777" w:rsidR="00026130" w:rsidRDefault="00026130" w:rsidP="000261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Rutland, into lands held by Sir William Catesby(q.v.).</w:t>
      </w:r>
    </w:p>
    <w:p w14:paraId="68A25D7D" w14:textId="77777777" w:rsidR="00026130" w:rsidRDefault="00026130" w:rsidP="00026130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7E966DE" w14:textId="77777777" w:rsidR="00026130" w:rsidRDefault="00026130" w:rsidP="00026130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p.53)</w:t>
      </w:r>
    </w:p>
    <w:p w14:paraId="101C200D" w14:textId="77777777" w:rsidR="00026130" w:rsidRDefault="00026130" w:rsidP="00026130">
      <w:pPr>
        <w:pStyle w:val="NoSpacing"/>
        <w:rPr>
          <w:rFonts w:eastAsia="Times New Roman" w:cs="Times New Roman"/>
          <w:szCs w:val="24"/>
        </w:rPr>
      </w:pPr>
    </w:p>
    <w:p w14:paraId="22065E8D" w14:textId="77777777" w:rsidR="00026130" w:rsidRDefault="00026130" w:rsidP="00026130">
      <w:pPr>
        <w:pStyle w:val="NoSpacing"/>
        <w:rPr>
          <w:rFonts w:eastAsia="Times New Roman" w:cs="Times New Roman"/>
          <w:szCs w:val="24"/>
        </w:rPr>
      </w:pPr>
    </w:p>
    <w:p w14:paraId="69661A2B" w14:textId="77777777" w:rsidR="00026130" w:rsidRDefault="00026130" w:rsidP="000261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 May 2023</w:t>
      </w:r>
    </w:p>
    <w:p w14:paraId="65AA5FF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6559B" w14:textId="77777777" w:rsidR="00026130" w:rsidRDefault="00026130" w:rsidP="009139A6">
      <w:r>
        <w:separator/>
      </w:r>
    </w:p>
  </w:endnote>
  <w:endnote w:type="continuationSeparator" w:id="0">
    <w:p w14:paraId="7C59338C" w14:textId="77777777" w:rsidR="00026130" w:rsidRDefault="000261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7FA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9B5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E45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1185" w14:textId="77777777" w:rsidR="00026130" w:rsidRDefault="00026130" w:rsidP="009139A6">
      <w:r>
        <w:separator/>
      </w:r>
    </w:p>
  </w:footnote>
  <w:footnote w:type="continuationSeparator" w:id="0">
    <w:p w14:paraId="19DBC6DC" w14:textId="77777777" w:rsidR="00026130" w:rsidRDefault="000261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DAB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19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1FA2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130"/>
    <w:rsid w:val="0002613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4AD934"/>
  <w15:chartTrackingRefBased/>
  <w15:docId w15:val="{F6DC8E1F-4444-4837-BDF2-40DB58EE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2023-05-03T19:46:00Z</dcterms:created>
  <dcterms:modified xsi:type="dcterms:W3CDTF">2023-05-03T19:46:00Z</dcterms:modified>
</cp:coreProperties>
</file>